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3B2D0" w14:textId="77777777" w:rsidR="009572D9" w:rsidRDefault="009572D9" w:rsidP="009572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POTMAN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86F9AB9" w14:textId="77777777" w:rsidR="009572D9" w:rsidRDefault="009572D9" w:rsidP="009572D9">
      <w:pPr>
        <w:rPr>
          <w:rFonts w:ascii="Times New Roman" w:hAnsi="Times New Roman" w:cs="Times New Roman"/>
        </w:rPr>
      </w:pPr>
    </w:p>
    <w:p w14:paraId="7C8F77C8" w14:textId="77777777" w:rsidR="009572D9" w:rsidRDefault="009572D9" w:rsidP="009572D9">
      <w:pPr>
        <w:rPr>
          <w:rFonts w:ascii="Times New Roman" w:hAnsi="Times New Roman" w:cs="Times New Roman"/>
        </w:rPr>
      </w:pPr>
    </w:p>
    <w:p w14:paraId="26F325EC" w14:textId="77777777" w:rsidR="009572D9" w:rsidRDefault="009572D9" w:rsidP="009572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Margaret </w:t>
      </w:r>
      <w:proofErr w:type="spellStart"/>
      <w:r>
        <w:rPr>
          <w:rFonts w:ascii="Times New Roman" w:hAnsi="Times New Roman" w:cs="Times New Roman"/>
        </w:rPr>
        <w:t>Wodefold</w:t>
      </w:r>
      <w:proofErr w:type="spellEnd"/>
      <w:r>
        <w:rPr>
          <w:rFonts w:ascii="Times New Roman" w:hAnsi="Times New Roman" w:cs="Times New Roman"/>
        </w:rPr>
        <w:t xml:space="preserve">(q.v.), as the executors of Robert </w:t>
      </w:r>
      <w:proofErr w:type="spellStart"/>
      <w:r>
        <w:rPr>
          <w:rFonts w:ascii="Times New Roman" w:hAnsi="Times New Roman" w:cs="Times New Roman"/>
        </w:rPr>
        <w:t>Wodefold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5902A8B9" w14:textId="77777777" w:rsidR="009572D9" w:rsidRDefault="009572D9" w:rsidP="009572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senior(q.v.), made a plaint of debt against John Ray of </w:t>
      </w:r>
      <w:proofErr w:type="spellStart"/>
      <w:r>
        <w:rPr>
          <w:rFonts w:ascii="Times New Roman" w:hAnsi="Times New Roman" w:cs="Times New Roman"/>
        </w:rPr>
        <w:t>Alfriston</w:t>
      </w:r>
      <w:proofErr w:type="spellEnd"/>
      <w:r>
        <w:rPr>
          <w:rFonts w:ascii="Times New Roman" w:hAnsi="Times New Roman" w:cs="Times New Roman"/>
        </w:rPr>
        <w:t>, Sussex(q.v.),</w:t>
      </w:r>
    </w:p>
    <w:p w14:paraId="560FA0D1" w14:textId="77777777" w:rsidR="009572D9" w:rsidRDefault="009572D9" w:rsidP="009572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Richard Stone of </w:t>
      </w:r>
      <w:proofErr w:type="spellStart"/>
      <w:r>
        <w:rPr>
          <w:rFonts w:ascii="Times New Roman" w:hAnsi="Times New Roman" w:cs="Times New Roman"/>
        </w:rPr>
        <w:t>Selmeston</w:t>
      </w:r>
      <w:proofErr w:type="spellEnd"/>
      <w:r>
        <w:rPr>
          <w:rFonts w:ascii="Times New Roman" w:hAnsi="Times New Roman" w:cs="Times New Roman"/>
        </w:rPr>
        <w:t>(q.v.).</w:t>
      </w:r>
    </w:p>
    <w:p w14:paraId="30994313" w14:textId="77777777" w:rsidR="009572D9" w:rsidRDefault="009572D9" w:rsidP="009572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7F6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2AEFEE1" w14:textId="77777777" w:rsidR="009572D9" w:rsidRDefault="009572D9" w:rsidP="009572D9">
      <w:pPr>
        <w:rPr>
          <w:rFonts w:ascii="Times New Roman" w:hAnsi="Times New Roman" w:cs="Times New Roman"/>
        </w:rPr>
      </w:pPr>
    </w:p>
    <w:p w14:paraId="0E74C273" w14:textId="77777777" w:rsidR="009572D9" w:rsidRDefault="009572D9" w:rsidP="009572D9">
      <w:pPr>
        <w:rPr>
          <w:rFonts w:ascii="Times New Roman" w:hAnsi="Times New Roman" w:cs="Times New Roman"/>
        </w:rPr>
      </w:pPr>
    </w:p>
    <w:p w14:paraId="30547EE9" w14:textId="77777777" w:rsidR="009572D9" w:rsidRDefault="009572D9" w:rsidP="009572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April 2019</w:t>
      </w:r>
    </w:p>
    <w:p w14:paraId="47994200" w14:textId="77777777" w:rsidR="006B2F86" w:rsidRPr="00E71FC3" w:rsidRDefault="009572D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30B4A" w14:textId="77777777" w:rsidR="009572D9" w:rsidRDefault="009572D9" w:rsidP="00E71FC3">
      <w:r>
        <w:separator/>
      </w:r>
    </w:p>
  </w:endnote>
  <w:endnote w:type="continuationSeparator" w:id="0">
    <w:p w14:paraId="2A9BA687" w14:textId="77777777" w:rsidR="009572D9" w:rsidRDefault="009572D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548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5CB25" w14:textId="77777777" w:rsidR="009572D9" w:rsidRDefault="009572D9" w:rsidP="00E71FC3">
      <w:r>
        <w:separator/>
      </w:r>
    </w:p>
  </w:footnote>
  <w:footnote w:type="continuationSeparator" w:id="0">
    <w:p w14:paraId="59CEA05D" w14:textId="77777777" w:rsidR="009572D9" w:rsidRDefault="009572D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2D9"/>
    <w:rsid w:val="001A7C09"/>
    <w:rsid w:val="00577BD5"/>
    <w:rsid w:val="00656CBA"/>
    <w:rsid w:val="006A1F77"/>
    <w:rsid w:val="00733BE7"/>
    <w:rsid w:val="009572D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38F7B"/>
  <w15:chartTrackingRefBased/>
  <w15:docId w15:val="{4C632A18-60D7-43CD-A655-9C0C1F46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2D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572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2019-05-07T19:28:00Z</dcterms:created>
  <dcterms:modified xsi:type="dcterms:W3CDTF">2019-05-07T19:29:00Z</dcterms:modified>
</cp:coreProperties>
</file>